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AEF08" w14:textId="77777777" w:rsidR="00A864DC" w:rsidRDefault="00A864DC" w:rsidP="00A864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KEMESLE</w:t>
      </w:r>
      <w:r>
        <w:rPr>
          <w:rFonts w:ascii="Times New Roman" w:hAnsi="Times New Roman" w:cs="Times New Roman"/>
          <w:sz w:val="24"/>
          <w:szCs w:val="24"/>
        </w:rPr>
        <w:t xml:space="preserve">      (fl.1406)</w:t>
      </w:r>
    </w:p>
    <w:p w14:paraId="59B10043" w14:textId="77777777" w:rsidR="00A864DC" w:rsidRDefault="00A864DC" w:rsidP="00A864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63FC01" w14:textId="77777777" w:rsidR="00A864DC" w:rsidRDefault="00A864DC" w:rsidP="00A864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8E11B5" w14:textId="77777777" w:rsidR="00A27E7F" w:rsidRPr="00A27E7F" w:rsidRDefault="00A27E7F" w:rsidP="00A27E7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27E7F">
        <w:rPr>
          <w:rFonts w:ascii="Times New Roman" w:hAnsi="Times New Roman" w:cs="Times New Roman"/>
          <w:sz w:val="24"/>
          <w:szCs w:val="24"/>
        </w:rPr>
        <w:t>14 Apr.1406</w:t>
      </w:r>
      <w:r w:rsidRPr="00A27E7F">
        <w:rPr>
          <w:rFonts w:ascii="Times New Roman" w:hAnsi="Times New Roman" w:cs="Times New Roman"/>
          <w:sz w:val="24"/>
          <w:szCs w:val="24"/>
        </w:rPr>
        <w:tab/>
        <w:t>He was on the inquisition post mortem held in Sittingbourne, Kent,</w:t>
      </w:r>
    </w:p>
    <w:p w14:paraId="324A1D4E" w14:textId="77777777" w:rsidR="00A27E7F" w:rsidRPr="00A27E7F" w:rsidRDefault="00A27E7F" w:rsidP="00A27E7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27E7F">
        <w:rPr>
          <w:rFonts w:ascii="Times New Roman" w:hAnsi="Times New Roman" w:cs="Times New Roman"/>
          <w:sz w:val="24"/>
          <w:szCs w:val="24"/>
        </w:rPr>
        <w:tab/>
      </w:r>
      <w:r w:rsidRPr="00A27E7F">
        <w:rPr>
          <w:rFonts w:ascii="Times New Roman" w:hAnsi="Times New Roman" w:cs="Times New Roman"/>
          <w:sz w:val="24"/>
          <w:szCs w:val="24"/>
        </w:rPr>
        <w:tab/>
        <w:t>into lands of Sir Reynold Cobham of Randall.</w:t>
      </w:r>
    </w:p>
    <w:p w14:paraId="78640E86" w14:textId="6052F6ED" w:rsidR="00A27E7F" w:rsidRPr="00A27E7F" w:rsidRDefault="00A27E7F" w:rsidP="00A27E7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27E7F">
        <w:rPr>
          <w:rFonts w:ascii="Times New Roman" w:hAnsi="Times New Roman" w:cs="Times New Roman"/>
          <w:sz w:val="24"/>
          <w:szCs w:val="24"/>
        </w:rPr>
        <w:tab/>
      </w:r>
      <w:r w:rsidRPr="00A27E7F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27E7F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https://inquisitionspostmortem.ac.uk/view/inquisition/19-051/</w:t>
        </w:r>
      </w:hyperlink>
      <w:r w:rsidRPr="00A27E7F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4C7A141" w14:textId="77777777" w:rsidR="00A864DC" w:rsidRDefault="00A864DC" w:rsidP="00A864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Sittingbourne, Kent,</w:t>
      </w:r>
    </w:p>
    <w:p w14:paraId="29823439" w14:textId="77777777" w:rsidR="00A864DC" w:rsidRDefault="00A864DC" w:rsidP="00A864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Reynold Cobham of Randall(q.v.).</w:t>
      </w:r>
    </w:p>
    <w:p w14:paraId="031A410F" w14:textId="77777777" w:rsidR="00A864DC" w:rsidRDefault="00A864DC" w:rsidP="00A864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19-51)</w:t>
      </w:r>
    </w:p>
    <w:p w14:paraId="213E8177" w14:textId="77777777" w:rsidR="00A864DC" w:rsidRDefault="00A864DC" w:rsidP="00A864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F981BB" w14:textId="77777777" w:rsidR="00A864DC" w:rsidRDefault="00A864DC" w:rsidP="00A864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F2C90F" w14:textId="77777777" w:rsidR="00A864DC" w:rsidRDefault="00A864DC" w:rsidP="00A864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2022</w:t>
      </w:r>
    </w:p>
    <w:p w14:paraId="707C7D2A" w14:textId="57A8C0C9" w:rsidR="00A27E7F" w:rsidRPr="004B7478" w:rsidRDefault="00A27E7F" w:rsidP="00A864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2024</w:t>
      </w:r>
    </w:p>
    <w:p w14:paraId="289A51BA" w14:textId="20183478" w:rsidR="00BA00AB" w:rsidRPr="00A864D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864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A422C" w14:textId="77777777" w:rsidR="00A864DC" w:rsidRDefault="00A864DC" w:rsidP="009139A6">
      <w:r>
        <w:separator/>
      </w:r>
    </w:p>
  </w:endnote>
  <w:endnote w:type="continuationSeparator" w:id="0">
    <w:p w14:paraId="0D327EDD" w14:textId="77777777" w:rsidR="00A864DC" w:rsidRDefault="00A864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3C4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890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852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E19F9" w14:textId="77777777" w:rsidR="00A864DC" w:rsidRDefault="00A864DC" w:rsidP="009139A6">
      <w:r>
        <w:separator/>
      </w:r>
    </w:p>
  </w:footnote>
  <w:footnote w:type="continuationSeparator" w:id="0">
    <w:p w14:paraId="37AA9077" w14:textId="77777777" w:rsidR="00A864DC" w:rsidRDefault="00A864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D82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2FF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46A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4DC"/>
    <w:rsid w:val="000666E0"/>
    <w:rsid w:val="002510B7"/>
    <w:rsid w:val="005C130B"/>
    <w:rsid w:val="00625C2A"/>
    <w:rsid w:val="00826F5C"/>
    <w:rsid w:val="009139A6"/>
    <w:rsid w:val="009448BB"/>
    <w:rsid w:val="00A27E7F"/>
    <w:rsid w:val="00A3176C"/>
    <w:rsid w:val="00A864D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89BF0"/>
  <w15:chartTrackingRefBased/>
  <w15:docId w15:val="{273867C7-425E-4EB8-9D3B-815A0C484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27E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51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2022-03-08T17:32:00Z</dcterms:created>
  <dcterms:modified xsi:type="dcterms:W3CDTF">2024-11-29T09:20:00Z</dcterms:modified>
</cp:coreProperties>
</file>